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0A6F7F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4F2A0B">
        <w:rPr>
          <w:rFonts w:hint="eastAsia"/>
          <w:b/>
          <w:i/>
          <w:noProof/>
          <w:sz w:val="28"/>
          <w:lang w:eastAsia="zh-CN"/>
        </w:rPr>
        <w:t>3</w:t>
      </w:r>
      <w:r w:rsidR="007A796B">
        <w:rPr>
          <w:rFonts w:hint="eastAsia"/>
          <w:b/>
          <w:i/>
          <w:noProof/>
          <w:sz w:val="28"/>
          <w:lang w:eastAsia="zh-CN"/>
        </w:rPr>
        <w:t>00796</w:t>
      </w:r>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36A6966" w:rsidR="001E41F3" w:rsidRPr="000147EF" w:rsidRDefault="00A14EDF" w:rsidP="009C023B">
            <w:pPr>
              <w:pStyle w:val="CRCoverPage"/>
              <w:spacing w:after="0"/>
              <w:jc w:val="center"/>
              <w:rPr>
                <w:noProof/>
                <w:lang w:eastAsia="zh-CN"/>
              </w:rPr>
            </w:pPr>
            <w:r>
              <w:rPr>
                <w:rFonts w:hint="eastAsia"/>
                <w:noProof/>
                <w:lang w:eastAsia="zh-CN"/>
              </w:rPr>
              <w:t>0274</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221E09" w:rsidR="001E41F3" w:rsidRPr="000147EF" w:rsidRDefault="003C146E" w:rsidP="00906878">
            <w:pPr>
              <w:pStyle w:val="CRCoverPage"/>
              <w:spacing w:after="0"/>
              <w:rPr>
                <w:noProof/>
                <w:lang w:eastAsia="zh-CN"/>
              </w:rPr>
            </w:pPr>
            <w:r>
              <w:rPr>
                <w:rFonts w:hint="eastAsia"/>
                <w:noProof/>
                <w:lang w:eastAsia="zh-CN"/>
              </w:rPr>
              <w:t xml:space="preserve">Update </w:t>
            </w:r>
            <w:r w:rsidR="00CB3AB2">
              <w:rPr>
                <w:rFonts w:hint="eastAsia"/>
                <w:noProof/>
                <w:lang w:eastAsia="zh-CN"/>
              </w:rPr>
              <w:t>L</w:t>
            </w:r>
            <w:r w:rsidR="00701693">
              <w:rPr>
                <w:rFonts w:hint="eastAsia"/>
                <w:noProof/>
                <w:lang w:eastAsia="zh-CN"/>
              </w:rPr>
              <w:t>MF</w:t>
            </w:r>
            <w:r w:rsidR="00CB3AB2">
              <w:rPr>
                <w:rFonts w:hint="eastAsia"/>
                <w:noProof/>
                <w:lang w:eastAsia="zh-CN"/>
              </w:rPr>
              <w:t xml:space="preserve"> </w:t>
            </w:r>
            <w:r w:rsidR="00906878">
              <w:rPr>
                <w:rFonts w:hint="eastAsia"/>
                <w:noProof/>
                <w:lang w:eastAsia="zh-CN"/>
              </w:rPr>
              <w:t>s</w:t>
            </w:r>
            <w:r w:rsidR="00701693">
              <w:rPr>
                <w:rFonts w:hint="eastAsia"/>
                <w:noProof/>
                <w:lang w:eastAsia="zh-CN"/>
              </w:rPr>
              <w:t xml:space="preserve">ervice operation to support </w:t>
            </w:r>
            <w:r w:rsidR="00906878">
              <w:rPr>
                <w:rFonts w:hint="eastAsia"/>
                <w:noProof/>
                <w:lang w:eastAsia="zh-CN"/>
              </w:rPr>
              <w:t>UE unaware indication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5960432" w:rsidR="001E41F3" w:rsidRDefault="00360599" w:rsidP="00360599">
            <w:pPr>
              <w:pStyle w:val="CRCoverPage"/>
              <w:spacing w:after="0"/>
              <w:ind w:left="100"/>
              <w:rPr>
                <w:noProof/>
                <w:lang w:eastAsia="zh-CN"/>
              </w:rPr>
            </w:pPr>
            <w:r>
              <w:rPr>
                <w:rFonts w:hint="eastAsia"/>
                <w:noProof/>
                <w:lang w:eastAsia="zh-CN"/>
              </w:rPr>
              <w:t>2023-01</w:t>
            </w:r>
            <w:r w:rsidR="008F5A00">
              <w:rPr>
                <w:rFonts w:hint="eastAsia"/>
                <w:noProof/>
                <w:lang w:eastAsia="zh-CN"/>
              </w:rPr>
              <w:t>-</w:t>
            </w:r>
            <w:r>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990AD" w14:textId="373BFDD8" w:rsidR="003470CE" w:rsidRDefault="00360599" w:rsidP="00666162">
            <w:pPr>
              <w:pStyle w:val="af2"/>
              <w:spacing w:before="60" w:after="0"/>
              <w:rPr>
                <w:rFonts w:ascii="Arial" w:hAnsi="Arial" w:cs="Arial"/>
                <w:lang w:val="en-US" w:eastAsia="zh-CN"/>
              </w:rPr>
            </w:pPr>
            <w:r>
              <w:rPr>
                <w:rFonts w:ascii="Arial" w:hAnsi="Arial" w:cs="Arial" w:hint="eastAsia"/>
                <w:lang w:val="en-US" w:eastAsia="zh-CN"/>
              </w:rPr>
              <w:t>It</w:t>
            </w:r>
            <w:r w:rsidR="008F5A00">
              <w:rPr>
                <w:rFonts w:ascii="Arial" w:hAnsi="Arial" w:cs="Arial" w:hint="eastAsia"/>
                <w:lang w:val="en-US" w:eastAsia="zh-CN"/>
              </w:rPr>
              <w:t xml:space="preserve"> was </w:t>
            </w:r>
            <w:r w:rsidR="003470CE">
              <w:rPr>
                <w:rFonts w:ascii="Arial" w:hAnsi="Arial" w:cs="Arial" w:hint="eastAsia"/>
                <w:lang w:val="en-US" w:eastAsia="zh-CN"/>
              </w:rPr>
              <w:t>approved</w:t>
            </w:r>
            <w:r w:rsidR="008F5A00">
              <w:rPr>
                <w:rFonts w:ascii="Arial" w:hAnsi="Arial" w:cs="Arial" w:hint="eastAsia"/>
                <w:lang w:val="en-US" w:eastAsia="zh-CN"/>
              </w:rPr>
              <w:t xml:space="preserve"> in SA2#154 meeting (S2-221</w:t>
            </w:r>
            <w:r>
              <w:rPr>
                <w:rFonts w:ascii="Arial" w:hAnsi="Arial" w:cs="Arial" w:hint="eastAsia"/>
                <w:lang w:val="en-US" w:eastAsia="zh-CN"/>
              </w:rPr>
              <w:t>099</w:t>
            </w:r>
            <w:r w:rsidR="00906878">
              <w:rPr>
                <w:rFonts w:ascii="Arial" w:hAnsi="Arial" w:cs="Arial" w:hint="eastAsia"/>
                <w:lang w:val="en-US" w:eastAsia="zh-CN"/>
              </w:rPr>
              <w:t>6</w:t>
            </w:r>
            <w:r w:rsidR="008F5A00">
              <w:rPr>
                <w:rFonts w:ascii="Arial" w:hAnsi="Arial" w:cs="Arial" w:hint="eastAsia"/>
                <w:lang w:val="en-US" w:eastAsia="zh-CN"/>
              </w:rPr>
              <w:t>)</w:t>
            </w:r>
            <w:r>
              <w:rPr>
                <w:rFonts w:ascii="Arial" w:hAnsi="Arial" w:cs="Arial" w:hint="eastAsia"/>
                <w:lang w:val="en-US" w:eastAsia="zh-CN"/>
              </w:rPr>
              <w:t xml:space="preserve"> to support UE</w:t>
            </w:r>
            <w:r w:rsidR="00906878">
              <w:rPr>
                <w:rFonts w:ascii="Arial" w:hAnsi="Arial" w:cs="Arial" w:hint="eastAsia"/>
                <w:lang w:val="en-US" w:eastAsia="zh-CN"/>
              </w:rPr>
              <w:t xml:space="preserve"> unaware positioning</w:t>
            </w:r>
            <w:r w:rsidR="003470CE">
              <w:rPr>
                <w:rFonts w:ascii="Arial" w:hAnsi="Arial" w:cs="Arial" w:hint="eastAsia"/>
                <w:lang w:val="en-US" w:eastAsia="zh-CN"/>
              </w:rPr>
              <w:t>.</w:t>
            </w:r>
          </w:p>
          <w:p w14:paraId="708AA7DE" w14:textId="3D18AEFF" w:rsidR="008F5A00" w:rsidRPr="00B05104" w:rsidRDefault="00906878" w:rsidP="00CB3AB2">
            <w:pPr>
              <w:pStyle w:val="af2"/>
              <w:spacing w:before="60" w:after="0"/>
              <w:rPr>
                <w:rFonts w:ascii="Arial" w:hAnsi="Arial" w:cs="Arial"/>
                <w:lang w:val="en-US" w:eastAsia="zh-CN"/>
              </w:rPr>
            </w:pPr>
            <w:r>
              <w:rPr>
                <w:rFonts w:ascii="Arial" w:hAnsi="Arial" w:cs="Arial" w:hint="eastAsia"/>
                <w:lang w:val="en-US" w:eastAsia="zh-CN"/>
              </w:rPr>
              <w:t xml:space="preserve">This CR is </w:t>
            </w:r>
            <w:r>
              <w:rPr>
                <w:rFonts w:ascii="Arial" w:hAnsi="Arial" w:cs="Arial"/>
                <w:lang w:val="en-US" w:eastAsia="zh-CN"/>
              </w:rPr>
              <w:t>proposed</w:t>
            </w:r>
            <w:r>
              <w:rPr>
                <w:rFonts w:ascii="Arial" w:hAnsi="Arial" w:cs="Arial" w:hint="eastAsia"/>
                <w:lang w:val="en-US" w:eastAsia="zh-CN"/>
              </w:rPr>
              <w:t xml:space="preserve"> to update the LMF service operation to add a new input parameter, i.e. UE unaware indication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631315" w:rsidR="005C754F" w:rsidRPr="00503934" w:rsidRDefault="0011728C" w:rsidP="00906878">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 xml:space="preserve">pdate </w:t>
            </w:r>
            <w:r w:rsidR="00CB3AB2">
              <w:rPr>
                <w:rFonts w:ascii="Arial" w:hAnsi="Arial" w:cs="Arial" w:hint="eastAsia"/>
                <w:lang w:eastAsia="zh-CN"/>
              </w:rPr>
              <w:t>L</w:t>
            </w:r>
            <w:r>
              <w:rPr>
                <w:rFonts w:ascii="Arial" w:hAnsi="Arial" w:cs="Arial" w:hint="eastAsia"/>
                <w:lang w:eastAsia="zh-CN"/>
              </w:rPr>
              <w:t>MF</w:t>
            </w:r>
            <w:r w:rsidR="00CB3AB2">
              <w:rPr>
                <w:rFonts w:ascii="Arial" w:hAnsi="Arial" w:cs="Arial" w:hint="eastAsia"/>
                <w:lang w:eastAsia="zh-CN"/>
              </w:rPr>
              <w:t xml:space="preserve"> </w:t>
            </w:r>
            <w:r>
              <w:rPr>
                <w:rFonts w:ascii="Arial" w:hAnsi="Arial" w:cs="Arial" w:hint="eastAsia"/>
                <w:lang w:eastAsia="zh-CN"/>
              </w:rPr>
              <w:t>service operation</w:t>
            </w:r>
            <w:r w:rsidR="00CB3AB2">
              <w:rPr>
                <w:rFonts w:ascii="Arial" w:hAnsi="Arial" w:cs="Arial" w:hint="eastAsia"/>
                <w:lang w:eastAsia="zh-CN"/>
              </w:rPr>
              <w:t>s</w:t>
            </w:r>
            <w:r>
              <w:rPr>
                <w:rFonts w:ascii="Arial" w:hAnsi="Arial" w:cs="Arial" w:hint="eastAsia"/>
                <w:lang w:eastAsia="zh-CN"/>
              </w:rPr>
              <w:t xml:space="preserve"> to support </w:t>
            </w:r>
            <w:r w:rsidR="00906878">
              <w:rPr>
                <w:rFonts w:ascii="Arial" w:hAnsi="Arial" w:cs="Arial" w:hint="eastAsia"/>
                <w:lang w:eastAsia="zh-CN"/>
              </w:rPr>
              <w:t>UE unaware positioning</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A8E1B" w:rsidR="005C754F" w:rsidRDefault="00EB2812" w:rsidP="00EB2812">
            <w:pPr>
              <w:pStyle w:val="CRCoverPage"/>
              <w:spacing w:after="0"/>
              <w:rPr>
                <w:noProof/>
                <w:lang w:eastAsia="zh-CN"/>
              </w:rPr>
            </w:pPr>
            <w:r>
              <w:rPr>
                <w:rFonts w:hint="eastAsia"/>
                <w:noProof/>
                <w:lang w:eastAsia="zh-CN"/>
              </w:rPr>
              <w:t>Incomplete</w:t>
            </w:r>
            <w:r w:rsidR="004B18E2">
              <w:rPr>
                <w:rFonts w:hint="eastAsia"/>
                <w:noProof/>
                <w:lang w:eastAsia="zh-CN"/>
              </w:rPr>
              <w:t xml:space="preserve"> description</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A1E4F" w:rsidR="00D15BAC" w:rsidRDefault="004A6667" w:rsidP="00C72A84">
            <w:pPr>
              <w:pStyle w:val="CRCoverPage"/>
              <w:spacing w:after="0"/>
              <w:rPr>
                <w:lang w:eastAsia="zh-CN"/>
              </w:rPr>
            </w:pPr>
            <w:r>
              <w:rPr>
                <w:rFonts w:hint="eastAsia"/>
                <w:lang w:eastAsia="zh-CN"/>
              </w:rPr>
              <w:t>8.3.2.</w:t>
            </w:r>
            <w:r w:rsidR="00C72A84">
              <w:rPr>
                <w:rFonts w:hint="eastAsia"/>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09A09DFF" w14:textId="77777777" w:rsidR="00C72A84" w:rsidRPr="001216A7" w:rsidRDefault="00C72A84" w:rsidP="00C72A84">
      <w:pPr>
        <w:pStyle w:val="4"/>
      </w:pPr>
      <w:bookmarkStart w:id="10" w:name="_Toc58920686"/>
      <w:bookmarkStart w:id="11" w:name="_Toc122418197"/>
      <w:bookmarkEnd w:id="2"/>
      <w:bookmarkEnd w:id="3"/>
      <w:bookmarkEnd w:id="4"/>
      <w:bookmarkEnd w:id="5"/>
      <w:bookmarkEnd w:id="6"/>
      <w:bookmarkEnd w:id="7"/>
      <w:bookmarkEnd w:id="8"/>
      <w:bookmarkEnd w:id="9"/>
      <w:r w:rsidRPr="001216A7">
        <w:t>8.3.2.2</w:t>
      </w:r>
      <w:r w:rsidRPr="001216A7">
        <w:tab/>
      </w:r>
      <w:proofErr w:type="spellStart"/>
      <w:r w:rsidRPr="001216A7">
        <w:t>Nlmf_Location_DetermineLocation</w:t>
      </w:r>
      <w:proofErr w:type="spellEnd"/>
      <w:r w:rsidRPr="001216A7">
        <w:t xml:space="preserve"> service operation</w:t>
      </w:r>
      <w:bookmarkEnd w:id="10"/>
      <w:bookmarkEnd w:id="11"/>
    </w:p>
    <w:p w14:paraId="71D9E420" w14:textId="77777777" w:rsidR="00C72A84" w:rsidRPr="001216A7" w:rsidRDefault="00C72A84" w:rsidP="00C72A84">
      <w:pPr>
        <w:rPr>
          <w:b/>
        </w:rPr>
      </w:pPr>
      <w:r w:rsidRPr="001216A7">
        <w:rPr>
          <w:b/>
        </w:rPr>
        <w:t xml:space="preserve">Service operation name: </w:t>
      </w:r>
      <w:proofErr w:type="spellStart"/>
      <w:r w:rsidRPr="001216A7">
        <w:t>Nlmf_Location_DetermineLocation</w:t>
      </w:r>
      <w:proofErr w:type="spellEnd"/>
    </w:p>
    <w:p w14:paraId="4F118B12" w14:textId="77777777" w:rsidR="00C72A84" w:rsidRPr="001216A7" w:rsidRDefault="00C72A84" w:rsidP="00C72A8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F111D82" w14:textId="77777777" w:rsidR="00C72A84" w:rsidRPr="001216A7" w:rsidRDefault="00C72A84" w:rsidP="00C72A8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EA5FA9C" w14:textId="77777777" w:rsidR="00C72A84" w:rsidRPr="001216A7" w:rsidRDefault="00C72A84" w:rsidP="00C72A8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08C3293" w14:textId="10044C5C" w:rsidR="00C72A84" w:rsidRPr="001216A7" w:rsidRDefault="00C72A84" w:rsidP="00C72A8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12" w:author="catt-v1" w:date="2023-01-04T14:28:00Z">
        <w:r>
          <w:rPr>
            <w:rFonts w:hint="eastAsia"/>
            <w:lang w:eastAsia="zh-CN"/>
          </w:rPr>
          <w:t>, UE unaware indication</w:t>
        </w:r>
      </w:ins>
      <w:r w:rsidRPr="001216A7">
        <w:t>.</w:t>
      </w:r>
    </w:p>
    <w:p w14:paraId="5D7D0DA3" w14:textId="77777777" w:rsidR="00C72A84" w:rsidRPr="001216A7" w:rsidRDefault="00C72A84" w:rsidP="00C72A8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181170F" w14:textId="77777777" w:rsidR="00C72A84" w:rsidRPr="001216A7" w:rsidRDefault="00C72A84" w:rsidP="00C72A8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UE geographical area where a PLMN is or is not allowed to operate, UE Positioning Capability, the timestamp of the Location</w:t>
      </w:r>
      <w:r w:rsidRPr="001216A7">
        <w:rPr>
          <w:lang w:eastAsia="zh-CN"/>
        </w:rPr>
        <w:t>.</w:t>
      </w:r>
    </w:p>
    <w:p w14:paraId="705E630D" w14:textId="77777777" w:rsidR="00C72A84" w:rsidRPr="001216A7" w:rsidRDefault="00C72A84" w:rsidP="00C72A84">
      <w:pPr>
        <w:rPr>
          <w:lang w:eastAsia="zh-CN"/>
        </w:rPr>
      </w:pPr>
      <w:proofErr w:type="gramStart"/>
      <w:r w:rsidRPr="001216A7">
        <w:rPr>
          <w:lang w:eastAsia="zh-CN"/>
        </w:rPr>
        <w:t>See clause 6.1</w:t>
      </w:r>
      <w:r w:rsidRPr="001216A7">
        <w:rPr>
          <w:rFonts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73F93FBC" w14:textId="7892BF3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F9C35A" w14:textId="77777777" w:rsidR="00D562B6" w:rsidRDefault="00D562B6">
      <w:r>
        <w:separator/>
      </w:r>
    </w:p>
  </w:endnote>
  <w:endnote w:type="continuationSeparator" w:id="0">
    <w:p w14:paraId="1E1285C9" w14:textId="77777777" w:rsidR="00D562B6" w:rsidRDefault="00D5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DCB59" w14:textId="77777777" w:rsidR="00D562B6" w:rsidRDefault="00D562B6">
      <w:r>
        <w:separator/>
      </w:r>
    </w:p>
  </w:footnote>
  <w:footnote w:type="continuationSeparator" w:id="0">
    <w:p w14:paraId="23177DE5" w14:textId="77777777" w:rsidR="00D562B6" w:rsidRDefault="00D56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B9D"/>
    <w:rsid w:val="001D6DE3"/>
    <w:rsid w:val="001E0D0B"/>
    <w:rsid w:val="001E37E3"/>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34110"/>
    <w:rsid w:val="003470CE"/>
    <w:rsid w:val="00351E1A"/>
    <w:rsid w:val="00360599"/>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5251F"/>
    <w:rsid w:val="0045618C"/>
    <w:rsid w:val="00457D8F"/>
    <w:rsid w:val="00467FFD"/>
    <w:rsid w:val="00474741"/>
    <w:rsid w:val="00475B1F"/>
    <w:rsid w:val="00475B3B"/>
    <w:rsid w:val="00476596"/>
    <w:rsid w:val="00477CC2"/>
    <w:rsid w:val="00477FA1"/>
    <w:rsid w:val="00481D61"/>
    <w:rsid w:val="00493F10"/>
    <w:rsid w:val="0049529E"/>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F6"/>
    <w:rsid w:val="00511B78"/>
    <w:rsid w:val="00513BC7"/>
    <w:rsid w:val="00514AE5"/>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1512"/>
    <w:rsid w:val="0065710D"/>
    <w:rsid w:val="00657D21"/>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96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70EE7"/>
    <w:rsid w:val="00870FD9"/>
    <w:rsid w:val="00875FAD"/>
    <w:rsid w:val="00882685"/>
    <w:rsid w:val="00884435"/>
    <w:rsid w:val="008846A1"/>
    <w:rsid w:val="00885F55"/>
    <w:rsid w:val="0088636A"/>
    <w:rsid w:val="008863B9"/>
    <w:rsid w:val="008901DE"/>
    <w:rsid w:val="00892F8D"/>
    <w:rsid w:val="00894258"/>
    <w:rsid w:val="008A398F"/>
    <w:rsid w:val="008A45A6"/>
    <w:rsid w:val="008A661A"/>
    <w:rsid w:val="008B0D5C"/>
    <w:rsid w:val="008B2746"/>
    <w:rsid w:val="008B2AC1"/>
    <w:rsid w:val="008B2C4E"/>
    <w:rsid w:val="008D150A"/>
    <w:rsid w:val="008D1A3D"/>
    <w:rsid w:val="008D37C4"/>
    <w:rsid w:val="008D4073"/>
    <w:rsid w:val="008D72B5"/>
    <w:rsid w:val="008D7B6B"/>
    <w:rsid w:val="008E45C8"/>
    <w:rsid w:val="008F1FCD"/>
    <w:rsid w:val="008F3789"/>
    <w:rsid w:val="008F5A00"/>
    <w:rsid w:val="008F686C"/>
    <w:rsid w:val="00905C56"/>
    <w:rsid w:val="00906878"/>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F2530"/>
    <w:rsid w:val="009F3BB8"/>
    <w:rsid w:val="009F483F"/>
    <w:rsid w:val="009F675C"/>
    <w:rsid w:val="009F734F"/>
    <w:rsid w:val="00A0125F"/>
    <w:rsid w:val="00A05F3D"/>
    <w:rsid w:val="00A14EDF"/>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B3AB2"/>
    <w:rsid w:val="00CC0F64"/>
    <w:rsid w:val="00CC1B43"/>
    <w:rsid w:val="00CC26CE"/>
    <w:rsid w:val="00CC5026"/>
    <w:rsid w:val="00CC6208"/>
    <w:rsid w:val="00CC68D0"/>
    <w:rsid w:val="00CD082F"/>
    <w:rsid w:val="00CD57C1"/>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562B6"/>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34FF"/>
    <w:rsid w:val="00E5447B"/>
    <w:rsid w:val="00E62EA2"/>
    <w:rsid w:val="00E63C57"/>
    <w:rsid w:val="00E665E6"/>
    <w:rsid w:val="00E666AB"/>
    <w:rsid w:val="00E67D58"/>
    <w:rsid w:val="00E72E76"/>
    <w:rsid w:val="00E76C27"/>
    <w:rsid w:val="00E814C0"/>
    <w:rsid w:val="00E819E9"/>
    <w:rsid w:val="00E855BD"/>
    <w:rsid w:val="00E912C3"/>
    <w:rsid w:val="00E9217D"/>
    <w:rsid w:val="00E93D1A"/>
    <w:rsid w:val="00EA0541"/>
    <w:rsid w:val="00EB09B7"/>
    <w:rsid w:val="00EB2812"/>
    <w:rsid w:val="00EB7BC2"/>
    <w:rsid w:val="00EB7DEE"/>
    <w:rsid w:val="00EC1974"/>
    <w:rsid w:val="00EC5A13"/>
    <w:rsid w:val="00ED2A2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2361"/>
    <w:rsid w:val="00FB13DF"/>
    <w:rsid w:val="00FB4FB0"/>
    <w:rsid w:val="00FB6386"/>
    <w:rsid w:val="00FB6443"/>
    <w:rsid w:val="00FB7EF0"/>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F518E-46B3-4779-97BD-88F64FE9F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2176</TotalTime>
  <Pages>2</Pages>
  <Words>646</Words>
  <Characters>3686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210</cp:revision>
  <cp:lastPrinted>1900-12-31T16:00:00Z</cp:lastPrinted>
  <dcterms:created xsi:type="dcterms:W3CDTF">2022-12-15T04:25:00Z</dcterms:created>
  <dcterms:modified xsi:type="dcterms:W3CDTF">2023-01-09T10:16:00Z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